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86B3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86B3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B86B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B86B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B86B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B86B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B86B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B86B34">
        <w:rPr>
          <w:b w:val="0"/>
        </w:rPr>
        <w:t xml:space="preserve"> 11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B86B34" w:rsidP="00C91B2A">
            <w:pPr>
              <w:jc w:val="center"/>
            </w:pPr>
            <w:r>
              <w:t>Учитель истории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B86B34" w:rsidRPr="00B86B34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B86B34" w:rsidRPr="00B86B3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B86B34" w:rsidRPr="00B86B34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B86B34" w:rsidRPr="00B86B34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B86B34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B86B3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B86B34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B86B34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B86B34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B86B34" w:rsidP="0098630F">
            <w:pPr>
              <w:jc w:val="center"/>
            </w:pPr>
            <w:r>
              <w:t>031-815-503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B86B34" w:rsidRPr="00B86B34">
        <w:rPr>
          <w:rStyle w:val="aa"/>
        </w:rPr>
        <w:t xml:space="preserve"> Ноутбук, ауди-видео аппратура, интерактивеая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B86B34" w:rsidRPr="00B86B34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B073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B073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AB073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AB073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AB073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86B34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86B3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2C6190" w:rsidRPr="002C6190">
        <w:rPr>
          <w:i/>
          <w:u w:val="single"/>
        </w:rPr>
        <w:t>1. Рекомендации по улучшению условий труда: не требуются</w:t>
      </w:r>
      <w:r w:rsidR="002C6190" w:rsidRPr="002C6190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2C6190" w:rsidRPr="002C6190">
        <w:rPr>
          <w:i/>
          <w:u w:val="single"/>
        </w:rPr>
        <w:tab/>
        <w:t>   </w:t>
      </w:r>
      <w:r w:rsidR="002C6190" w:rsidRPr="002C6190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AB0730" w:rsidRPr="00AB0730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86B34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86B34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B86B3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B86B3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86B34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86B34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B86B3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B86B3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86B34" w:rsidRPr="00B86B34" w:rsidTr="00B86B3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B34" w:rsidRPr="00B86B34" w:rsidRDefault="00B86B34" w:rsidP="004E51DC">
            <w:pPr>
              <w:pStyle w:val="a8"/>
            </w:pPr>
          </w:p>
        </w:tc>
      </w:tr>
      <w:tr w:rsidR="00B86B34" w:rsidRPr="00B86B34" w:rsidTr="00B86B3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  <w:r w:rsidRPr="00B86B3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  <w:r w:rsidRPr="00B86B3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6B34" w:rsidRPr="00B86B34" w:rsidRDefault="00B86B34" w:rsidP="004E51DC">
            <w:pPr>
              <w:pStyle w:val="a8"/>
              <w:rPr>
                <w:color w:val="000000"/>
                <w:vertAlign w:val="superscript"/>
              </w:rPr>
            </w:pPr>
            <w:r w:rsidRPr="00B86B34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6B34" w:rsidRPr="00B86B34" w:rsidRDefault="00B86B34" w:rsidP="004E51DC">
            <w:pPr>
              <w:pStyle w:val="a8"/>
              <w:rPr>
                <w:vertAlign w:val="superscript"/>
              </w:rPr>
            </w:pPr>
            <w:r w:rsidRPr="00B86B3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B86B3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B86B34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B86B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B0730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B0730" w:rsidRPr="00AB0730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1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 "/>
    <w:docVar w:name="oborud" w:val=" Ноутбук, ауди-видео аппратура, интерактиве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96611312407747B0AE1EF8111424F4E8"/>
    <w:docVar w:name="rm_id" w:val="10"/>
    <w:docVar w:name="rm_name" w:val="                                          "/>
    <w:docVar w:name="rm_number" w:val=" 11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46D37"/>
    <w:rsid w:val="002A0605"/>
    <w:rsid w:val="002C6190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B1022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B0730"/>
    <w:rsid w:val="00AD14A4"/>
    <w:rsid w:val="00AD7C32"/>
    <w:rsid w:val="00AF796F"/>
    <w:rsid w:val="00B04F25"/>
    <w:rsid w:val="00B86B34"/>
    <w:rsid w:val="00B90BF9"/>
    <w:rsid w:val="00BA5029"/>
    <w:rsid w:val="00BC2F3C"/>
    <w:rsid w:val="00BC3658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7</cp:revision>
  <dcterms:created xsi:type="dcterms:W3CDTF">2024-11-02T08:36:00Z</dcterms:created>
  <dcterms:modified xsi:type="dcterms:W3CDTF">2024-11-02T18:12:00Z</dcterms:modified>
</cp:coreProperties>
</file>